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A00" w:rsidRDefault="006B7A00" w:rsidP="006B7A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Peter SWANSTON</w:t>
      </w:r>
      <w:r>
        <w:t xml:space="preserve">   </w:t>
      </w:r>
      <w:proofErr w:type="gramStart"/>
      <w:r>
        <w:t xml:space="preserve">   (</w:t>
      </w:r>
      <w:proofErr w:type="gramEnd"/>
      <w:r>
        <w:t>d.1506)</w:t>
      </w:r>
    </w:p>
    <w:p w:rsidR="006B7A00" w:rsidRDefault="006B7A00" w:rsidP="006B7A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Seasalter</w:t>
      </w:r>
      <w:proofErr w:type="spellEnd"/>
      <w:r>
        <w:t>, Kent.</w:t>
      </w:r>
    </w:p>
    <w:p w:rsidR="006B7A00" w:rsidRDefault="006B7A00" w:rsidP="006B7A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A00" w:rsidRDefault="006B7A00" w:rsidP="006B7A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A00" w:rsidRDefault="006B7A00" w:rsidP="006B7A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1506</w:t>
      </w:r>
      <w:r>
        <w:tab/>
        <w:t>Administration of his property and possessions was granted.</w:t>
      </w:r>
    </w:p>
    <w:p w:rsidR="006B7A00" w:rsidRDefault="006B7A00" w:rsidP="006B7A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(Plomer p.459)</w:t>
      </w:r>
    </w:p>
    <w:p w:rsidR="006B7A00" w:rsidRDefault="006B7A00" w:rsidP="006B7A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A00" w:rsidRDefault="006B7A00" w:rsidP="006B7A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6B7A00" w:rsidP="006B7A00">
      <w:pPr>
        <w:pStyle w:val="NoSpacing"/>
      </w:pPr>
      <w:r>
        <w:t>11 August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A00" w:rsidRDefault="006B7A00" w:rsidP="00E71FC3">
      <w:pPr>
        <w:spacing w:after="0" w:line="240" w:lineRule="auto"/>
      </w:pPr>
      <w:r>
        <w:separator/>
      </w:r>
    </w:p>
  </w:endnote>
  <w:endnote w:type="continuationSeparator" w:id="0">
    <w:p w:rsidR="006B7A00" w:rsidRDefault="006B7A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A00" w:rsidRDefault="006B7A00" w:rsidP="00E71FC3">
      <w:pPr>
        <w:spacing w:after="0" w:line="240" w:lineRule="auto"/>
      </w:pPr>
      <w:r>
        <w:separator/>
      </w:r>
    </w:p>
  </w:footnote>
  <w:footnote w:type="continuationSeparator" w:id="0">
    <w:p w:rsidR="006B7A00" w:rsidRDefault="006B7A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00"/>
    <w:rsid w:val="001A7C09"/>
    <w:rsid w:val="00577BD5"/>
    <w:rsid w:val="00656CBA"/>
    <w:rsid w:val="006A1F77"/>
    <w:rsid w:val="006B7A0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9AEDD1-FDC2-4ECF-94A9-1C521E41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2017-08-18T20:37:00Z</dcterms:created>
  <dcterms:modified xsi:type="dcterms:W3CDTF">2017-08-18T20:38:00Z</dcterms:modified>
</cp:coreProperties>
</file>